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61892" w14:textId="77777777" w:rsidR="002C7E0A" w:rsidRDefault="002C7E0A" w:rsidP="002C7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BABTHORPE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fl.1427-9)</w:t>
      </w:r>
    </w:p>
    <w:p w14:paraId="7DF973D9" w14:textId="77777777" w:rsidR="002C7E0A" w:rsidRDefault="002C7E0A" w:rsidP="002C7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65DE51BA" w14:textId="77777777" w:rsidR="002C7E0A" w:rsidRDefault="002C7E0A" w:rsidP="002C7E0A">
      <w:pPr>
        <w:pStyle w:val="NoSpacing"/>
        <w:rPr>
          <w:rFonts w:cs="Times New Roman"/>
          <w:szCs w:val="24"/>
        </w:rPr>
      </w:pPr>
    </w:p>
    <w:p w14:paraId="1CF23D31" w14:textId="77777777" w:rsidR="002C7E0A" w:rsidRDefault="002C7E0A" w:rsidP="002C7E0A">
      <w:pPr>
        <w:pStyle w:val="NoSpacing"/>
        <w:rPr>
          <w:rFonts w:cs="Times New Roman"/>
          <w:szCs w:val="24"/>
        </w:rPr>
      </w:pPr>
    </w:p>
    <w:p w14:paraId="14223481" w14:textId="77777777" w:rsidR="002C7E0A" w:rsidRDefault="002C7E0A" w:rsidP="002C7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1427-9</w:t>
      </w:r>
      <w:r>
        <w:rPr>
          <w:rFonts w:cs="Times New Roman"/>
          <w:szCs w:val="24"/>
        </w:rPr>
        <w:tab/>
        <w:t>Proctor.</w:t>
      </w:r>
    </w:p>
    <w:p w14:paraId="7F44F913" w14:textId="77777777" w:rsidR="002C7E0A" w:rsidRDefault="002C7E0A" w:rsidP="002C7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p.10)</w:t>
      </w:r>
    </w:p>
    <w:p w14:paraId="1414414B" w14:textId="77777777" w:rsidR="002C7E0A" w:rsidRDefault="002C7E0A" w:rsidP="002C7E0A">
      <w:pPr>
        <w:pStyle w:val="NoSpacing"/>
        <w:rPr>
          <w:rFonts w:cs="Times New Roman"/>
          <w:szCs w:val="24"/>
        </w:rPr>
      </w:pPr>
    </w:p>
    <w:p w14:paraId="6819A998" w14:textId="77777777" w:rsidR="002C7E0A" w:rsidRDefault="002C7E0A" w:rsidP="002C7E0A">
      <w:pPr>
        <w:pStyle w:val="NoSpacing"/>
        <w:rPr>
          <w:rFonts w:cs="Times New Roman"/>
          <w:szCs w:val="24"/>
        </w:rPr>
      </w:pPr>
    </w:p>
    <w:p w14:paraId="3B8C13C5" w14:textId="77777777" w:rsidR="002C7E0A" w:rsidRDefault="002C7E0A" w:rsidP="002C7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2024</w:t>
      </w:r>
    </w:p>
    <w:p w14:paraId="110E5B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8276F" w14:textId="77777777" w:rsidR="002C7E0A" w:rsidRDefault="002C7E0A" w:rsidP="009139A6">
      <w:r>
        <w:separator/>
      </w:r>
    </w:p>
  </w:endnote>
  <w:endnote w:type="continuationSeparator" w:id="0">
    <w:p w14:paraId="5C822A71" w14:textId="77777777" w:rsidR="002C7E0A" w:rsidRDefault="002C7E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426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728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6D3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524FA" w14:textId="77777777" w:rsidR="002C7E0A" w:rsidRDefault="002C7E0A" w:rsidP="009139A6">
      <w:r>
        <w:separator/>
      </w:r>
    </w:p>
  </w:footnote>
  <w:footnote w:type="continuationSeparator" w:id="0">
    <w:p w14:paraId="68E6857B" w14:textId="77777777" w:rsidR="002C7E0A" w:rsidRDefault="002C7E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FBD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225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DE9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0A"/>
    <w:rsid w:val="000666E0"/>
    <w:rsid w:val="002510B7"/>
    <w:rsid w:val="00270799"/>
    <w:rsid w:val="002C7E0A"/>
    <w:rsid w:val="005C130B"/>
    <w:rsid w:val="00826F5C"/>
    <w:rsid w:val="009139A6"/>
    <w:rsid w:val="009411C2"/>
    <w:rsid w:val="009448BB"/>
    <w:rsid w:val="00947624"/>
    <w:rsid w:val="00A3176C"/>
    <w:rsid w:val="00AC5E5E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87B16"/>
  <w15:chartTrackingRefBased/>
  <w15:docId w15:val="{ADCED724-BB79-448E-9B88-6A4CCC48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2024-10-26T20:02:00Z</dcterms:created>
  <dcterms:modified xsi:type="dcterms:W3CDTF">2024-10-26T20:02:00Z</dcterms:modified>
</cp:coreProperties>
</file>